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C1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 PORT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2FCB1AA3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? of Wiltshire.</w:t>
      </w:r>
    </w:p>
    <w:p w14:paraId="1DC9AAAC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</w:p>
    <w:p w14:paraId="5CA53896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</w:p>
    <w:p w14:paraId="4978C3DC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occurs in the Plea Rolls.</w:t>
      </w:r>
    </w:p>
    <w:p w14:paraId="38FEA1F1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B977E48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</w:p>
    <w:p w14:paraId="1DD460EE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</w:p>
    <w:p w14:paraId="77975CF4" w14:textId="77777777" w:rsidR="005A3921" w:rsidRDefault="005A3921" w:rsidP="005A39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January 2022</w:t>
      </w:r>
    </w:p>
    <w:p w14:paraId="2CA666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201F" w14:textId="77777777" w:rsidR="005A3921" w:rsidRDefault="005A3921" w:rsidP="009139A6">
      <w:r>
        <w:separator/>
      </w:r>
    </w:p>
  </w:endnote>
  <w:endnote w:type="continuationSeparator" w:id="0">
    <w:p w14:paraId="4DFA8D77" w14:textId="77777777" w:rsidR="005A3921" w:rsidRDefault="005A39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20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B2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D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18B6" w14:textId="77777777" w:rsidR="005A3921" w:rsidRDefault="005A3921" w:rsidP="009139A6">
      <w:r>
        <w:separator/>
      </w:r>
    </w:p>
  </w:footnote>
  <w:footnote w:type="continuationSeparator" w:id="0">
    <w:p w14:paraId="4F320817" w14:textId="77777777" w:rsidR="005A3921" w:rsidRDefault="005A39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FEF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166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10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921"/>
    <w:rsid w:val="000666E0"/>
    <w:rsid w:val="002510B7"/>
    <w:rsid w:val="005A392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B74DC"/>
  <w15:chartTrackingRefBased/>
  <w15:docId w15:val="{E7CBE815-A52B-471B-AC00-AF7A4C9E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92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A39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2022-01-14T20:18:00Z</dcterms:created>
  <dcterms:modified xsi:type="dcterms:W3CDTF">2022-01-14T20:18:00Z</dcterms:modified>
</cp:coreProperties>
</file>